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9A2454" w14:textId="3732C163" w:rsidR="006B2F86" w:rsidRDefault="00D85B84" w:rsidP="00E71FC3">
      <w:pPr>
        <w:pStyle w:val="NoSpacing"/>
      </w:pPr>
      <w:r>
        <w:rPr>
          <w:u w:val="single"/>
        </w:rPr>
        <w:t>Joan DUFFELDE</w:t>
      </w:r>
      <w:r>
        <w:t xml:space="preserve">   </w:t>
      </w:r>
      <w:proofErr w:type="gramStart"/>
      <w:r>
        <w:t xml:space="preserve">   (</w:t>
      </w:r>
      <w:proofErr w:type="gramEnd"/>
      <w:r>
        <w:t>fl.1414)</w:t>
      </w:r>
    </w:p>
    <w:p w14:paraId="3131CA1C" w14:textId="449CD047" w:rsidR="00D85B84" w:rsidRDefault="00D85B84" w:rsidP="00E71FC3">
      <w:pPr>
        <w:pStyle w:val="NoSpacing"/>
      </w:pPr>
      <w:r>
        <w:t>of Canterbury.</w:t>
      </w:r>
    </w:p>
    <w:p w14:paraId="4EEF144D" w14:textId="44EAA603" w:rsidR="00D85B84" w:rsidRDefault="00D85B84" w:rsidP="00E71FC3">
      <w:pPr>
        <w:pStyle w:val="NoSpacing"/>
      </w:pPr>
    </w:p>
    <w:p w14:paraId="78EFAB56" w14:textId="1D8CF1D0" w:rsidR="00D85B84" w:rsidRDefault="00D85B84" w:rsidP="00E71FC3">
      <w:pPr>
        <w:pStyle w:val="NoSpacing"/>
      </w:pPr>
    </w:p>
    <w:p w14:paraId="43257DDF" w14:textId="5031DF66" w:rsidR="00D85B84" w:rsidRDefault="00D85B84" w:rsidP="00E71FC3">
      <w:pPr>
        <w:pStyle w:val="NoSpacing"/>
      </w:pPr>
      <w:r>
        <w:t>Daughter of John Peek, saddler.   (Cowper p.143)</w:t>
      </w:r>
    </w:p>
    <w:p w14:paraId="245428BE" w14:textId="0318245A" w:rsidR="00D85B84" w:rsidRDefault="00D85B84" w:rsidP="00E71FC3">
      <w:pPr>
        <w:pStyle w:val="NoSpacing"/>
      </w:pPr>
      <w:r>
        <w:t xml:space="preserve">= Thomas Parys, </w:t>
      </w:r>
      <w:proofErr w:type="spellStart"/>
      <w:r>
        <w:t>shearman</w:t>
      </w:r>
      <w:proofErr w:type="spellEnd"/>
      <w:r>
        <w:t>(q.v.).  (ibid.)</w:t>
      </w:r>
    </w:p>
    <w:p w14:paraId="50375361" w14:textId="7586A367" w:rsidR="00D85B84" w:rsidRDefault="00D85B84" w:rsidP="00E71FC3">
      <w:pPr>
        <w:pStyle w:val="NoSpacing"/>
      </w:pPr>
    </w:p>
    <w:p w14:paraId="49379E3A" w14:textId="75BE01FD" w:rsidR="00D85B84" w:rsidRDefault="00D85B84" w:rsidP="00E71FC3">
      <w:pPr>
        <w:pStyle w:val="NoSpacing"/>
      </w:pPr>
    </w:p>
    <w:p w14:paraId="155F4ED5" w14:textId="74DFCEAE" w:rsidR="00D85B84" w:rsidRPr="00D85B84" w:rsidRDefault="00D85B84" w:rsidP="00E71FC3">
      <w:pPr>
        <w:pStyle w:val="NoSpacing"/>
      </w:pPr>
      <w:r>
        <w:t>18 September 2018</w:t>
      </w:r>
      <w:bookmarkStart w:id="0" w:name="_GoBack"/>
      <w:bookmarkEnd w:id="0"/>
    </w:p>
    <w:sectPr w:rsidR="00D85B84" w:rsidRPr="00D85B8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E1CD5E" w14:textId="77777777" w:rsidR="00D85B84" w:rsidRDefault="00D85B84" w:rsidP="00E71FC3">
      <w:pPr>
        <w:spacing w:after="0" w:line="240" w:lineRule="auto"/>
      </w:pPr>
      <w:r>
        <w:separator/>
      </w:r>
    </w:p>
  </w:endnote>
  <w:endnote w:type="continuationSeparator" w:id="0">
    <w:p w14:paraId="763FE85E" w14:textId="77777777" w:rsidR="00D85B84" w:rsidRDefault="00D85B8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EC918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7085DA" w14:textId="77777777" w:rsidR="00D85B84" w:rsidRDefault="00D85B84" w:rsidP="00E71FC3">
      <w:pPr>
        <w:spacing w:after="0" w:line="240" w:lineRule="auto"/>
      </w:pPr>
      <w:r>
        <w:separator/>
      </w:r>
    </w:p>
  </w:footnote>
  <w:footnote w:type="continuationSeparator" w:id="0">
    <w:p w14:paraId="2348ED23" w14:textId="77777777" w:rsidR="00D85B84" w:rsidRDefault="00D85B8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B84"/>
    <w:rsid w:val="001A7C09"/>
    <w:rsid w:val="00577BD5"/>
    <w:rsid w:val="00656CBA"/>
    <w:rsid w:val="006A1F77"/>
    <w:rsid w:val="00733BE7"/>
    <w:rsid w:val="00AB52E8"/>
    <w:rsid w:val="00B16D3F"/>
    <w:rsid w:val="00BB41AC"/>
    <w:rsid w:val="00D85B8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3517E9"/>
  <w15:chartTrackingRefBased/>
  <w15:docId w15:val="{5B02CC74-DDD4-43FD-BEDE-CBE98715E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2018-09-18T20:20:00Z</dcterms:created>
  <dcterms:modified xsi:type="dcterms:W3CDTF">2018-09-18T20:22:00Z</dcterms:modified>
</cp:coreProperties>
</file>